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82A8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9517CF" w:rsidRDefault="009517CF" w:rsidP="00B47271">
                  <w:pPr>
                    <w:pStyle w:val="a9"/>
                  </w:pPr>
                </w:p>
                <w:p w:rsidR="009517CF" w:rsidRDefault="009517CF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9517CF" w:rsidRPr="0055352B" w:rsidRDefault="009517CF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9517CF" w:rsidRPr="0043354D" w:rsidRDefault="009517CF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777"/>
      </w:tblGrid>
      <w:tr w:rsidR="00830C3B" w:rsidRPr="0091260B" w:rsidTr="009A70DB">
        <w:trPr>
          <w:trHeight w:val="1039"/>
        </w:trPr>
        <w:tc>
          <w:tcPr>
            <w:tcW w:w="5777" w:type="dxa"/>
          </w:tcPr>
          <w:p w:rsidR="00830C3B" w:rsidRPr="0091260B" w:rsidRDefault="00DE6383" w:rsidP="009A70DB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9A70DB">
              <w:t>Бессонову А.Ю.</w:t>
            </w:r>
            <w:r w:rsidR="00D46118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985A49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9C332A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9C332A">
              <w:rPr>
                <w:color w:val="000000" w:themeColor="text1"/>
              </w:rPr>
              <w:t>а</w:t>
            </w:r>
            <w:r w:rsidR="0010361B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9A70DB" w:rsidRDefault="00D25713" w:rsidP="009A70DB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9A70DB">
        <w:t xml:space="preserve">Бессонову А.Ю. разрешение </w:t>
      </w:r>
      <w:r w:rsidR="009A70DB" w:rsidRPr="000B2347">
        <w:t>на условно разрешенный вид использования земельного уч</w:t>
      </w:r>
      <w:r w:rsidR="009A70DB" w:rsidRPr="000B2347">
        <w:t>а</w:t>
      </w:r>
      <w:r w:rsidR="009A70DB" w:rsidRPr="000B2347">
        <w:t>стка в границах территори</w:t>
      </w:r>
      <w:r w:rsidR="009A70DB">
        <w:t>й</w:t>
      </w:r>
      <w:r w:rsidR="009A70DB" w:rsidRPr="000B2347">
        <w:t xml:space="preserve"> кадастров</w:t>
      </w:r>
      <w:r w:rsidR="009A70DB">
        <w:t xml:space="preserve">ых кварталов </w:t>
      </w:r>
      <w:r w:rsidR="009A70DB" w:rsidRPr="00F52575">
        <w:t>54:35:</w:t>
      </w:r>
      <w:r w:rsidR="009A70DB" w:rsidRPr="00534E70">
        <w:t>014345</w:t>
      </w:r>
      <w:r w:rsidR="009A70DB">
        <w:t xml:space="preserve">, </w:t>
      </w:r>
      <w:r w:rsidR="009A70DB" w:rsidRPr="00F52575">
        <w:t>54:35:</w:t>
      </w:r>
      <w:r w:rsidR="009A70DB">
        <w:t>01435</w:t>
      </w:r>
      <w:r w:rsidR="009A70DB" w:rsidRPr="00534E70">
        <w:t>5</w:t>
      </w:r>
      <w:r w:rsidR="009A70DB">
        <w:t xml:space="preserve"> по адресу: </w:t>
      </w:r>
      <w:r w:rsidR="009A70DB" w:rsidRPr="00F26B3B">
        <w:t xml:space="preserve">Российская Федерация, Новосибирская область, </w:t>
      </w:r>
      <w:r w:rsidR="009A70DB">
        <w:t xml:space="preserve">городской округ </w:t>
      </w:r>
      <w:r w:rsidR="009A70DB" w:rsidRPr="00F26B3B">
        <w:t>город Н</w:t>
      </w:r>
      <w:r w:rsidR="009A70DB" w:rsidRPr="00F26B3B">
        <w:t>о</w:t>
      </w:r>
      <w:r w:rsidR="009A70DB" w:rsidRPr="00F26B3B">
        <w:t>восибирск,</w:t>
      </w:r>
      <w:r w:rsidR="009A70DB">
        <w:t xml:space="preserve"> </w:t>
      </w:r>
      <w:r w:rsidR="009A70DB" w:rsidRPr="00F26B3B">
        <w:t xml:space="preserve">город Новосибирск, ул. </w:t>
      </w:r>
      <w:r w:rsidR="009A70DB">
        <w:t xml:space="preserve">Бориса </w:t>
      </w:r>
      <w:proofErr w:type="spellStart"/>
      <w:r w:rsidR="009A70DB">
        <w:t>Богаткова</w:t>
      </w:r>
      <w:proofErr w:type="spellEnd"/>
      <w:r w:rsidR="009A70DB">
        <w:t xml:space="preserve">, </w:t>
      </w:r>
      <w:proofErr w:type="spellStart"/>
      <w:r w:rsidR="009A70DB">
        <w:t>з</w:t>
      </w:r>
      <w:proofErr w:type="spellEnd"/>
      <w:r w:rsidR="009A70DB">
        <w:t xml:space="preserve">/у 255/5 площадью 1000 кв. м по адресу: </w:t>
      </w:r>
      <w:proofErr w:type="gramStart"/>
      <w:r w:rsidR="009A70DB" w:rsidRPr="00F26B3B">
        <w:t>Российская Федерация, Нов</w:t>
      </w:r>
      <w:r w:rsidR="009A70DB" w:rsidRPr="00F26B3B">
        <w:t>о</w:t>
      </w:r>
      <w:r w:rsidR="009A70DB" w:rsidRPr="00F26B3B">
        <w:t xml:space="preserve">сибирская область, </w:t>
      </w:r>
      <w:r w:rsidR="009A70DB">
        <w:t xml:space="preserve">городской округ </w:t>
      </w:r>
      <w:r w:rsidR="009A70DB" w:rsidRPr="00F26B3B">
        <w:t>город Новосибирск,</w:t>
      </w:r>
      <w:r w:rsidR="009A70DB">
        <w:t xml:space="preserve"> </w:t>
      </w:r>
      <w:r w:rsidR="009A70DB" w:rsidRPr="00F26B3B">
        <w:t xml:space="preserve">город Новосибирск, ул. </w:t>
      </w:r>
      <w:r w:rsidR="009A70DB">
        <w:t xml:space="preserve">Бориса </w:t>
      </w:r>
      <w:proofErr w:type="spellStart"/>
      <w:r w:rsidR="009A70DB">
        <w:t>Богаткова</w:t>
      </w:r>
      <w:proofErr w:type="spellEnd"/>
      <w:r w:rsidR="009A70DB">
        <w:t xml:space="preserve">, </w:t>
      </w:r>
      <w:proofErr w:type="spellStart"/>
      <w:r w:rsidR="009A70DB">
        <w:t>з</w:t>
      </w:r>
      <w:proofErr w:type="spellEnd"/>
      <w:r w:rsidR="009A70DB">
        <w:t xml:space="preserve">/у 255/5 </w:t>
      </w:r>
      <w:r w:rsidR="009A70DB" w:rsidRPr="000828E6">
        <w:t>(зона специализ</w:t>
      </w:r>
      <w:r w:rsidR="009A70DB" w:rsidRPr="000828E6">
        <w:t>и</w:t>
      </w:r>
      <w:r w:rsidR="009A70DB" w:rsidRPr="000828E6">
        <w:t xml:space="preserve">рованной общественной застройки (ОД-4), </w:t>
      </w:r>
      <w:proofErr w:type="spellStart"/>
      <w:r w:rsidR="009A70DB" w:rsidRPr="000828E6">
        <w:t>подзона</w:t>
      </w:r>
      <w:proofErr w:type="spellEnd"/>
      <w:r w:rsidR="009A70DB" w:rsidRPr="000828E6">
        <w:t xml:space="preserve"> специализированной малоэтажной общественной застройки (ОД-4.1))</w:t>
      </w:r>
      <w:r w:rsidR="009A70DB">
        <w:t xml:space="preserve"> </w:t>
      </w:r>
      <w:r w:rsidR="009A70DB">
        <w:softHyphen/>
        <w:t xml:space="preserve">– </w:t>
      </w:r>
      <w:r w:rsidR="009A70DB" w:rsidRPr="00131DD5">
        <w:t>«хранение автотранспорта </w:t>
      </w:r>
      <w:hyperlink r:id="rId8" w:history="1">
        <w:r w:rsidR="009A70DB" w:rsidRPr="00131DD5">
          <w:t>(2.7.1)</w:t>
        </w:r>
      </w:hyperlink>
      <w:r w:rsidR="009A70DB" w:rsidRPr="00131DD5">
        <w:t xml:space="preserve"> – гаражи, пристроенные гаражи, в том числе подземные, предназначенные для хранения автотранспорта, в том числе с разделением на </w:t>
      </w:r>
      <w:proofErr w:type="spellStart"/>
      <w:r w:rsidR="009A70DB" w:rsidRPr="00131DD5">
        <w:t>м</w:t>
      </w:r>
      <w:r w:rsidR="009A70DB" w:rsidRPr="00131DD5">
        <w:t>а</w:t>
      </w:r>
      <w:r w:rsidR="009A70DB" w:rsidRPr="00131DD5">
        <w:t>шино-места</w:t>
      </w:r>
      <w:proofErr w:type="spellEnd"/>
      <w:r w:rsidR="009A70DB" w:rsidRPr="00131DD5">
        <w:t xml:space="preserve"> (за исключением гаражей, размещение которых предусмотрено с</w:t>
      </w:r>
      <w:r w:rsidR="009A70DB" w:rsidRPr="00131DD5">
        <w:t>о</w:t>
      </w:r>
      <w:r w:rsidR="009A70DB" w:rsidRPr="00131DD5">
        <w:t>держанием видов разрешенного использования</w:t>
      </w:r>
      <w:proofErr w:type="gramEnd"/>
      <w:r w:rsidR="009A70DB" w:rsidRPr="00131DD5">
        <w:t xml:space="preserve"> «размещение гаражей для собственных нужд (2.7.2)», «служебные гар</w:t>
      </w:r>
      <w:r w:rsidR="009A70DB" w:rsidRPr="00131DD5">
        <w:t>а</w:t>
      </w:r>
      <w:r w:rsidR="009A70DB" w:rsidRPr="00131DD5">
        <w:t>жи (4.9)»)».</w:t>
      </w:r>
    </w:p>
    <w:p w:rsidR="00FE2272" w:rsidRPr="0091260B" w:rsidRDefault="00645674" w:rsidP="009C332A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CF" w:rsidRDefault="009517CF">
      <w:r>
        <w:separator/>
      </w:r>
    </w:p>
  </w:endnote>
  <w:endnote w:type="continuationSeparator" w:id="0">
    <w:p w:rsidR="009517CF" w:rsidRDefault="0095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CF" w:rsidRDefault="009517CF">
      <w:r>
        <w:separator/>
      </w:r>
    </w:p>
  </w:footnote>
  <w:footnote w:type="continuationSeparator" w:id="0">
    <w:p w:rsidR="009517CF" w:rsidRDefault="00951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7CF" w:rsidRPr="001A7448" w:rsidRDefault="00F82A8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9517CF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A70DB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9517CF" w:rsidRDefault="009517CF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0D87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61B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0565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0095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4DD8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A76B5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17CF"/>
    <w:rsid w:val="00952F81"/>
    <w:rsid w:val="00960079"/>
    <w:rsid w:val="0096185F"/>
    <w:rsid w:val="00965AD3"/>
    <w:rsid w:val="00967664"/>
    <w:rsid w:val="0097492C"/>
    <w:rsid w:val="00976DA3"/>
    <w:rsid w:val="00985A49"/>
    <w:rsid w:val="0099378F"/>
    <w:rsid w:val="00995CE2"/>
    <w:rsid w:val="009A1BE4"/>
    <w:rsid w:val="009A4948"/>
    <w:rsid w:val="009A54FE"/>
    <w:rsid w:val="009A70DB"/>
    <w:rsid w:val="009A7BD8"/>
    <w:rsid w:val="009A7E49"/>
    <w:rsid w:val="009A7F30"/>
    <w:rsid w:val="009C24A1"/>
    <w:rsid w:val="009C26B4"/>
    <w:rsid w:val="009C30F5"/>
    <w:rsid w:val="009C332A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0F55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A34FE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BEE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6118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6C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D7A74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2A8D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1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9B072-34DD-4CCC-9E7E-57721005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158</TotalTime>
  <Pages>1</Pages>
  <Words>258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81</cp:revision>
  <cp:lastPrinted>2020-02-25T03:17:00Z</cp:lastPrinted>
  <dcterms:created xsi:type="dcterms:W3CDTF">2023-05-10T04:37:00Z</dcterms:created>
  <dcterms:modified xsi:type="dcterms:W3CDTF">2026-08-04T03:53:00Z</dcterms:modified>
</cp:coreProperties>
</file>